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5A77696" wp14:editId="147D413F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43CBED1" wp14:editId="497122D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0631C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1" w:name="datoteka"/>
      <w:bookmarkEnd w:id="1"/>
    </w:p>
    <w:p w:rsidR="00E03D73" w:rsidRPr="00884003" w:rsidRDefault="00E03D73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K </w:t>
      </w:r>
      <w:r w:rsidR="00CA6C8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SODELOVANJU</w:t>
      </w:r>
    </w:p>
    <w:p w:rsidR="000975DD" w:rsidRPr="00884003" w:rsidRDefault="00CA6C8E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v 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postopku javnega naroč</w:t>
      </w:r>
      <w:r w:rsidR="00D14299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ila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z oznako</w:t>
      </w:r>
    </w:p>
    <w:p w:rsidR="002F2430" w:rsidRPr="00884003" w:rsidRDefault="0093578E" w:rsidP="00211D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1F1443" w:rsidRPr="001F1443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VZ-35-008</w:t>
      </w:r>
      <w:r w:rsidR="001F1443" w:rsidRPr="001F1443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:rsidR="00472CEB" w:rsidRDefault="00472CEB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564DFA" w:rsidRPr="00745BA8" w:rsidTr="00EC68E8">
        <w:trPr>
          <w:trHeight w:val="455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420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EC68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  <w:r w:rsidR="00EC68E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399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390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EC68E8" w:rsidP="00EC68E8">
            <w:pPr>
              <w:rPr>
                <w:rFonts w:asciiTheme="minorHAnsi" w:hAnsiTheme="minorHAnsi"/>
                <w:sz w:val="22"/>
                <w:szCs w:val="22"/>
              </w:rPr>
            </w:pPr>
            <w:r w:rsidRPr="00EC68E8">
              <w:rPr>
                <w:rFonts w:asciiTheme="minorHAnsi" w:hAnsiTheme="minorHAnsi"/>
                <w:sz w:val="22"/>
                <w:szCs w:val="22"/>
              </w:rPr>
              <w:t>ID št. za DDV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oz. davčna številka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410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EC68E8" w:rsidP="00EC68E8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Poslovni račun</w:t>
            </w:r>
            <w:r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 računa, banka)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EC68E8" w:rsidP="00EC68E8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Kontaktni podatki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za potrebe izvedbe postopka, sklenitve pogodbe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714301">
              <w:rPr>
                <w:rFonts w:asciiTheme="minorHAnsi" w:hAnsiTheme="minorHAnsi"/>
                <w:b/>
                <w:i/>
                <w:sz w:val="18"/>
                <w:szCs w:val="16"/>
              </w:rPr>
              <w:t>E-POŠTA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, telefon)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1614"/>
        </w:trPr>
        <w:tc>
          <w:tcPr>
            <w:tcW w:w="3936" w:type="dxa"/>
            <w:shd w:val="clear" w:color="auto" w:fill="C6E6A2"/>
            <w:vAlign w:val="center"/>
          </w:tcPr>
          <w:p w:rsidR="00EC68E8" w:rsidRPr="00714301" w:rsidRDefault="00EC68E8" w:rsidP="00EC68E8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ponudnika,</w:t>
            </w: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 druge pooblaščene osebe za zastopanje, odločanje in nadzor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 xml:space="preserve">nad ponudnikom ter </w:t>
            </w: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in nadzornega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organa ponudnika</w:t>
            </w:r>
          </w:p>
          <w:p w:rsidR="00564DFA" w:rsidRPr="00745BA8" w:rsidRDefault="00EC68E8" w:rsidP="00EC68E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522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EC68E8">
              <w:rPr>
                <w:rFonts w:asciiTheme="minorHAnsi" w:hAnsiTheme="minorHAnsi"/>
                <w:sz w:val="22"/>
                <w:szCs w:val="22"/>
              </w:rPr>
              <w:t>/i</w:t>
            </w:r>
            <w:r w:rsidRPr="0071541D">
              <w:rPr>
                <w:rFonts w:asciiTheme="minorHAnsi" w:hAnsiTheme="minorHAnsi"/>
                <w:sz w:val="22"/>
                <w:szCs w:val="22"/>
              </w:rPr>
              <w:t xml:space="preserve"> pogodbe</w:t>
            </w:r>
            <w:r w:rsidR="006913D8"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EC68E8">
        <w:trPr>
          <w:trHeight w:val="415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A00458">
        <w:trPr>
          <w:trHeight w:val="534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93578E" w:rsidP="00564DF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564DFA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4DFA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564DFA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4DFA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A00458">
        <w:trPr>
          <w:trHeight w:val="414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EC68E8" w:rsidP="00EC68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Druga u</w:t>
            </w:r>
            <w:r w:rsidR="00564DFA" w:rsidRPr="00745BA8">
              <w:rPr>
                <w:rFonts w:asciiTheme="minorHAnsi" w:hAnsiTheme="minorHAnsi"/>
                <w:sz w:val="22"/>
                <w:szCs w:val="22"/>
              </w:rPr>
              <w:t xml:space="preserve">poraba zmogljivosti </w:t>
            </w:r>
            <w:r w:rsidR="00564DFA"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="00564DFA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4DFA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A00458">
        <w:trPr>
          <w:trHeight w:val="436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564DFA" w:rsidRPr="00244866" w:rsidRDefault="006913D8" w:rsidP="00A00458">
      <w:pPr>
        <w:spacing w:after="120"/>
        <w:jc w:val="both"/>
        <w:rPr>
          <w:rFonts w:asciiTheme="minorHAnsi" w:hAnsiTheme="minorHAnsi"/>
          <w:i/>
          <w:sz w:val="20"/>
          <w:szCs w:val="20"/>
        </w:rPr>
      </w:pPr>
      <w:r w:rsidRPr="00244866">
        <w:rPr>
          <w:rFonts w:asciiTheme="minorHAnsi" w:hAnsiTheme="minorHAnsi"/>
          <w:i/>
          <w:sz w:val="20"/>
          <w:szCs w:val="20"/>
        </w:rPr>
        <w:t>*Opcijsko, podatek se lahko sporoči tudi šele v fazi sklepanja pogodbe.</w:t>
      </w:r>
    </w:p>
    <w:p w:rsidR="00564DFA" w:rsidRPr="00EC68E8" w:rsidRDefault="00564DFA" w:rsidP="00A0045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84003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podlagi Povabila k sodelovanju</w:t>
      </w:r>
      <w:r w:rsidRPr="00884003">
        <w:rPr>
          <w:rFonts w:asciiTheme="minorHAnsi" w:hAnsiTheme="minorHAnsi" w:cstheme="minorHAnsi"/>
          <w:sz w:val="22"/>
          <w:szCs w:val="22"/>
        </w:rPr>
        <w:t xml:space="preserve"> z </w:t>
      </w:r>
      <w:r w:rsidRPr="00C30F3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dne </w:t>
      </w:r>
      <w:r w:rsidR="00681693" w:rsidRPr="00C30F35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30F35" w:rsidRPr="00C30F35">
        <w:rPr>
          <w:rFonts w:asciiTheme="minorHAnsi" w:hAnsiTheme="minorHAnsi" w:cstheme="minorHAnsi"/>
          <w:color w:val="000000" w:themeColor="text1"/>
          <w:sz w:val="22"/>
          <w:szCs w:val="22"/>
        </w:rPr>
        <w:t>0. 4</w:t>
      </w:r>
      <w:r w:rsidR="001F1443" w:rsidRPr="00C30F35">
        <w:rPr>
          <w:rFonts w:asciiTheme="minorHAnsi" w:hAnsiTheme="minorHAnsi" w:cstheme="minorHAnsi"/>
          <w:color w:val="000000" w:themeColor="text1"/>
          <w:sz w:val="22"/>
          <w:szCs w:val="22"/>
        </w:rPr>
        <w:t>. 2019</w:t>
      </w:r>
      <w:r w:rsidRPr="00C30F3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oddajamo </w:t>
      </w:r>
      <w:r w:rsidRPr="00884003">
        <w:rPr>
          <w:rFonts w:asciiTheme="minorHAnsi" w:hAnsiTheme="minorHAnsi" w:cstheme="minorHAnsi"/>
          <w:sz w:val="22"/>
          <w:szCs w:val="22"/>
        </w:rPr>
        <w:t xml:space="preserve">svojo </w:t>
      </w:r>
      <w:r w:rsidR="0093578E" w:rsidRPr="0093578E">
        <w:rPr>
          <w:rFonts w:asciiTheme="minorHAnsi" w:hAnsiTheme="minorHAnsi" w:cstheme="minorHAnsi"/>
          <w:sz w:val="22"/>
          <w:szCs w:val="22"/>
        </w:rPr>
        <w:t xml:space="preserve">ponudbo v skupni vrednosti </w:t>
      </w:r>
      <w:bookmarkStart w:id="2" w:name="Besedilo28"/>
      <w:r w:rsidR="0093578E" w:rsidRPr="0093578E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t> </w:t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t> </w:t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t> </w:t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t> </w:t>
      </w:r>
      <w:r w:rsidR="0093578E" w:rsidRPr="0093578E">
        <w:rPr>
          <w:rFonts w:asciiTheme="minorHAnsi" w:hAnsiTheme="minorHAnsi" w:cstheme="minorHAnsi"/>
          <w:b/>
          <w:sz w:val="22"/>
          <w:szCs w:val="22"/>
        </w:rPr>
        <w:t> </w:t>
      </w:r>
      <w:r w:rsidR="0093578E" w:rsidRPr="0093578E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="0093578E" w:rsidRPr="0093578E">
        <w:rPr>
          <w:rFonts w:asciiTheme="minorHAnsi" w:hAnsiTheme="minorHAnsi" w:cstheme="minorHAnsi"/>
          <w:sz w:val="22"/>
          <w:szCs w:val="22"/>
        </w:rPr>
        <w:t xml:space="preserve"> EUR</w:t>
      </w:r>
      <w:r w:rsidR="0093578E" w:rsidRPr="007906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90651" w:rsidRPr="00790651">
        <w:rPr>
          <w:rFonts w:asciiTheme="minorHAnsi" w:hAnsiTheme="minorHAnsi" w:cstheme="minorHAnsi"/>
          <w:b/>
          <w:sz w:val="22"/>
          <w:szCs w:val="22"/>
        </w:rPr>
        <w:t>z</w:t>
      </w:r>
      <w:r w:rsidR="0093578E" w:rsidRPr="0093578E">
        <w:rPr>
          <w:rFonts w:asciiTheme="minorHAnsi" w:hAnsiTheme="minorHAnsi" w:cstheme="minorHAnsi"/>
          <w:sz w:val="22"/>
          <w:szCs w:val="22"/>
        </w:rPr>
        <w:t xml:space="preserve"> DDV.</w:t>
      </w:r>
    </w:p>
    <w:p w:rsidR="00A00458" w:rsidRDefault="00564DFA" w:rsidP="00A00458">
      <w:pPr>
        <w:tabs>
          <w:tab w:val="left" w:pos="546"/>
        </w:tabs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S predložitvijo te prijave 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potrjujemo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>, da v celoti sprejema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 naročnikove pogoje iz razpisne dokumentacije.</w:t>
      </w:r>
    </w:p>
    <w:p w:rsidR="009B626A" w:rsidRPr="00884003" w:rsidRDefault="00564DFA" w:rsidP="00A00458">
      <w:pPr>
        <w:tabs>
          <w:tab w:val="left" w:pos="54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</w:t>
      </w:r>
      <w:r w:rsidRPr="00710D44">
        <w:rPr>
          <w:rFonts w:asciiTheme="minorHAnsi" w:hAnsiTheme="minorHAnsi"/>
          <w:sz w:val="22"/>
          <w:szCs w:val="22"/>
        </w:rPr>
        <w:t xml:space="preserve">do </w:t>
      </w:r>
      <w:bookmarkStart w:id="3" w:name="_GoBack"/>
      <w:r w:rsidR="0093578E" w:rsidRPr="00C30F35">
        <w:rPr>
          <w:rFonts w:asciiTheme="minorHAnsi" w:hAnsiTheme="minorHAnsi"/>
          <w:b/>
          <w:color w:val="000000" w:themeColor="text1"/>
          <w:sz w:val="22"/>
          <w:szCs w:val="22"/>
        </w:rPr>
        <w:t>30. </w:t>
      </w:r>
      <w:r w:rsidR="00C30F35" w:rsidRPr="00C30F35">
        <w:rPr>
          <w:rFonts w:asciiTheme="minorHAnsi" w:hAnsiTheme="minorHAnsi"/>
          <w:b/>
          <w:color w:val="000000" w:themeColor="text1"/>
          <w:sz w:val="22"/>
          <w:szCs w:val="22"/>
        </w:rPr>
        <w:t>9</w:t>
      </w:r>
      <w:r w:rsidRPr="00C30F35">
        <w:rPr>
          <w:rFonts w:asciiTheme="minorHAnsi" w:hAnsiTheme="minorHAnsi"/>
          <w:b/>
          <w:color w:val="000000" w:themeColor="text1"/>
          <w:sz w:val="22"/>
          <w:szCs w:val="22"/>
        </w:rPr>
        <w:t>. 2019</w:t>
      </w:r>
      <w:r w:rsidRPr="00C30F35">
        <w:rPr>
          <w:rFonts w:asciiTheme="minorHAnsi" w:hAnsiTheme="minorHAnsi"/>
          <w:color w:val="000000" w:themeColor="text1"/>
          <w:sz w:val="22"/>
          <w:szCs w:val="22"/>
        </w:rPr>
        <w:t>.</w:t>
      </w:r>
      <w:bookmarkEnd w:id="3"/>
    </w:p>
    <w:sectPr w:rsidR="009B626A" w:rsidRPr="0088400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8E8" w:rsidRDefault="00EC68E8" w:rsidP="002F2430">
      <w:r>
        <w:separator/>
      </w:r>
    </w:p>
  </w:endnote>
  <w:endnote w:type="continuationSeparator" w:id="0">
    <w:p w:rsidR="00EC68E8" w:rsidRDefault="00EC68E8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68E8" w:rsidRPr="009D06A8" w:rsidRDefault="00EC68E8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C30F35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C30F35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EC68E8" w:rsidRPr="002F2430" w:rsidRDefault="00EC68E8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8E8" w:rsidRDefault="00EC68E8" w:rsidP="002F2430">
      <w:r>
        <w:separator/>
      </w:r>
    </w:p>
  </w:footnote>
  <w:footnote w:type="continuationSeparator" w:id="0">
    <w:p w:rsidR="00EC68E8" w:rsidRDefault="00EC68E8" w:rsidP="002F2430">
      <w:r>
        <w:continuationSeparator/>
      </w:r>
    </w:p>
  </w:footnote>
  <w:footnote w:id="1">
    <w:p w:rsidR="00EC68E8" w:rsidRPr="008C459D" w:rsidRDefault="00EC68E8" w:rsidP="00564DFA">
      <w:pPr>
        <w:pStyle w:val="Sprotnaopomba-besedilo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EC68E8" w:rsidRPr="008C459D" w:rsidRDefault="00EC68E8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EC68E8" w:rsidRPr="008C459D" w:rsidRDefault="00EC68E8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EC68E8" w:rsidRDefault="00EC68E8" w:rsidP="00564DF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E8" w:rsidRPr="009D06A8" w:rsidRDefault="00EC68E8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V-2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  <w:t xml:space="preserve">                 </w:t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Pr="009D06A8">
      <w:rPr>
        <w:rFonts w:asciiTheme="minorHAnsi" w:hAnsiTheme="minorHAnsi" w:cstheme="minorHAnsi"/>
        <w:i/>
        <w:sz w:val="16"/>
        <w:szCs w:val="16"/>
      </w:rPr>
      <w:t>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346E"/>
    <w:rsid w:val="000975DD"/>
    <w:rsid w:val="000A387B"/>
    <w:rsid w:val="000C3F51"/>
    <w:rsid w:val="001B359D"/>
    <w:rsid w:val="001F1443"/>
    <w:rsid w:val="00211D3D"/>
    <w:rsid w:val="00224CD2"/>
    <w:rsid w:val="00244866"/>
    <w:rsid w:val="002B4EA3"/>
    <w:rsid w:val="002F2430"/>
    <w:rsid w:val="00316B8A"/>
    <w:rsid w:val="00375938"/>
    <w:rsid w:val="003863C7"/>
    <w:rsid w:val="003E6C77"/>
    <w:rsid w:val="00410621"/>
    <w:rsid w:val="00434D21"/>
    <w:rsid w:val="004367AF"/>
    <w:rsid w:val="00451797"/>
    <w:rsid w:val="00472CEB"/>
    <w:rsid w:val="004F416E"/>
    <w:rsid w:val="004F72F7"/>
    <w:rsid w:val="0050631C"/>
    <w:rsid w:val="00512B2E"/>
    <w:rsid w:val="005516FC"/>
    <w:rsid w:val="00552586"/>
    <w:rsid w:val="00564DFA"/>
    <w:rsid w:val="005A14D0"/>
    <w:rsid w:val="0066081C"/>
    <w:rsid w:val="00681693"/>
    <w:rsid w:val="006913D8"/>
    <w:rsid w:val="006C4366"/>
    <w:rsid w:val="00702FAD"/>
    <w:rsid w:val="00710D44"/>
    <w:rsid w:val="00761F7E"/>
    <w:rsid w:val="0078430B"/>
    <w:rsid w:val="00790651"/>
    <w:rsid w:val="007F55D5"/>
    <w:rsid w:val="00805AD7"/>
    <w:rsid w:val="00834793"/>
    <w:rsid w:val="00855041"/>
    <w:rsid w:val="00884003"/>
    <w:rsid w:val="008928F4"/>
    <w:rsid w:val="0089545C"/>
    <w:rsid w:val="008A213C"/>
    <w:rsid w:val="00903C01"/>
    <w:rsid w:val="00904D6A"/>
    <w:rsid w:val="009345DF"/>
    <w:rsid w:val="0093578E"/>
    <w:rsid w:val="00973EB3"/>
    <w:rsid w:val="00977F9F"/>
    <w:rsid w:val="00983753"/>
    <w:rsid w:val="009B626A"/>
    <w:rsid w:val="009D06A8"/>
    <w:rsid w:val="009E3F98"/>
    <w:rsid w:val="00A00458"/>
    <w:rsid w:val="00A44BD0"/>
    <w:rsid w:val="00AC0D8F"/>
    <w:rsid w:val="00AC1635"/>
    <w:rsid w:val="00B038CE"/>
    <w:rsid w:val="00B4570C"/>
    <w:rsid w:val="00B55A6D"/>
    <w:rsid w:val="00BF2672"/>
    <w:rsid w:val="00C30F35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968E9"/>
    <w:rsid w:val="00EC68E8"/>
    <w:rsid w:val="00ED2F82"/>
    <w:rsid w:val="00EE7BAE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91775-DE7E-45D0-A4A7-36AD7F7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2FF074D0.dotm</Template>
  <TotalTime>322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70</cp:revision>
  <cp:lastPrinted>2018-08-06T10:26:00Z</cp:lastPrinted>
  <dcterms:created xsi:type="dcterms:W3CDTF">2015-03-23T08:28:00Z</dcterms:created>
  <dcterms:modified xsi:type="dcterms:W3CDTF">2019-04-10T05:48:00Z</dcterms:modified>
</cp:coreProperties>
</file>